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4AEE6" w14:textId="77777777" w:rsidR="00B73747" w:rsidRPr="00DC2643" w:rsidRDefault="00B73747" w:rsidP="00CC1911">
      <w:pPr>
        <w:pStyle w:val="Heading1"/>
      </w:pPr>
      <w:r w:rsidRPr="00DC2643">
        <w:t>FULL-ACTUATED CONTROLLER AND CABINET</w:t>
      </w:r>
    </w:p>
    <w:p w14:paraId="3EC6782F" w14:textId="77777777" w:rsidR="00DC2643" w:rsidRDefault="00B73747" w:rsidP="00CC1911">
      <w:pPr>
        <w:tabs>
          <w:tab w:val="left" w:pos="720"/>
          <w:tab w:val="left" w:pos="4896"/>
          <w:tab w:val="left" w:pos="5940"/>
        </w:tabs>
        <w:spacing w:line="-240" w:lineRule="auto"/>
        <w:ind w:right="54"/>
        <w:jc w:val="left"/>
      </w:pPr>
      <w:r>
        <w:t>Effective: January 1, 2002</w:t>
      </w:r>
      <w:r w:rsidR="00465AD2">
        <w:tab/>
      </w:r>
      <w:r w:rsidR="00465AD2">
        <w:tab/>
      </w:r>
    </w:p>
    <w:p w14:paraId="5EFD851E" w14:textId="4DB9CDBC" w:rsidR="00B73747" w:rsidRDefault="0057231D" w:rsidP="4BB64021">
      <w:pPr>
        <w:tabs>
          <w:tab w:val="left" w:pos="720"/>
          <w:tab w:val="left" w:pos="4896"/>
          <w:tab w:val="left" w:pos="5940"/>
        </w:tabs>
        <w:spacing w:line="-240" w:lineRule="auto"/>
        <w:ind w:right="54"/>
        <w:jc w:val="left"/>
        <w:rPr>
          <w:rFonts w:eastAsia="Arial" w:cs="Arial"/>
          <w:szCs w:val="22"/>
        </w:rPr>
      </w:pPr>
      <w:r>
        <w:t xml:space="preserve">Revised: </w:t>
      </w:r>
      <w:r w:rsidR="006917BD">
        <w:t>April</w:t>
      </w:r>
      <w:r w:rsidR="009F2B6C" w:rsidRPr="009C09AA">
        <w:rPr>
          <w:rFonts w:eastAsia="Arial" w:cs="Arial"/>
          <w:color w:val="000000" w:themeColor="text1"/>
          <w:szCs w:val="22"/>
        </w:rPr>
        <w:t xml:space="preserve"> 1</w:t>
      </w:r>
      <w:r w:rsidR="74D431F1" w:rsidRPr="009C09AA">
        <w:rPr>
          <w:rFonts w:eastAsia="Arial" w:cs="Arial"/>
          <w:color w:val="000000" w:themeColor="text1"/>
          <w:szCs w:val="22"/>
        </w:rPr>
        <w:t>, 202</w:t>
      </w:r>
      <w:r w:rsidR="00567F9A" w:rsidRPr="009C09AA">
        <w:rPr>
          <w:rFonts w:eastAsia="Arial" w:cs="Arial"/>
          <w:color w:val="000000" w:themeColor="text1"/>
          <w:szCs w:val="22"/>
        </w:rPr>
        <w:t>6</w:t>
      </w:r>
    </w:p>
    <w:p w14:paraId="3EE8B08E" w14:textId="77777777" w:rsidR="00B73747" w:rsidRDefault="007E538A">
      <w:pPr>
        <w:tabs>
          <w:tab w:val="left" w:pos="720"/>
          <w:tab w:val="left" w:pos="4896"/>
        </w:tabs>
        <w:spacing w:line="-240" w:lineRule="auto"/>
        <w:ind w:right="54"/>
      </w:pPr>
      <w:r>
        <w:t>857.02TS</w:t>
      </w:r>
    </w:p>
    <w:p w14:paraId="7FCA1D8F" w14:textId="77777777" w:rsidR="007E538A" w:rsidRDefault="007E538A">
      <w:pPr>
        <w:tabs>
          <w:tab w:val="left" w:pos="720"/>
          <w:tab w:val="left" w:pos="4896"/>
        </w:tabs>
        <w:spacing w:line="-240" w:lineRule="auto"/>
        <w:ind w:right="54"/>
      </w:pPr>
    </w:p>
    <w:p w14:paraId="07DCFF53" w14:textId="77777777" w:rsidR="002112F8" w:rsidRDefault="002112F8" w:rsidP="002112F8">
      <w:pPr>
        <w:autoSpaceDE w:val="0"/>
        <w:autoSpaceDN w:val="0"/>
        <w:adjustRightInd w:val="0"/>
        <w:rPr>
          <w:rFonts w:cs="Arial"/>
        </w:rPr>
      </w:pPr>
      <w:r>
        <w:rPr>
          <w:rFonts w:cs="Arial"/>
          <w:u w:val="single"/>
        </w:rPr>
        <w:t>Description</w:t>
      </w:r>
      <w:r>
        <w:rPr>
          <w:rFonts w:cs="Arial"/>
        </w:rPr>
        <w:t>.</w:t>
      </w:r>
    </w:p>
    <w:p w14:paraId="443BB6BE" w14:textId="143596F6" w:rsidR="002112F8" w:rsidRDefault="002112F8" w:rsidP="002112F8">
      <w:pPr>
        <w:autoSpaceDE w:val="0"/>
        <w:autoSpaceDN w:val="0"/>
        <w:adjustRightInd w:val="0"/>
        <w:rPr>
          <w:rFonts w:eastAsia="Calibri" w:cs="Arial"/>
        </w:rPr>
      </w:pPr>
      <w:r>
        <w:t xml:space="preserve">This work shall consist of furnishing and installing a traffic actuated solid state digital controller in the controller cabinet of the type specified, </w:t>
      </w:r>
      <w:r w:rsidR="00F71C78" w:rsidRPr="18089DC4">
        <w:rPr>
          <w:rFonts w:eastAsia="Calibri" w:cs="Arial"/>
        </w:rPr>
        <w:t>meeting the requirements</w:t>
      </w:r>
      <w:r w:rsidR="00C50E74" w:rsidRPr="18089DC4">
        <w:rPr>
          <w:rFonts w:eastAsia="Calibri" w:cs="Arial"/>
        </w:rPr>
        <w:t xml:space="preserve"> of </w:t>
      </w:r>
      <w:r w:rsidR="00255D78" w:rsidRPr="18089DC4">
        <w:rPr>
          <w:rFonts w:eastAsia="Calibri" w:cs="Arial"/>
        </w:rPr>
        <w:t xml:space="preserve">Section 857 of </w:t>
      </w:r>
      <w:r w:rsidR="00C50E74" w:rsidRPr="18089DC4">
        <w:rPr>
          <w:rFonts w:eastAsia="Calibri" w:cs="Arial"/>
        </w:rPr>
        <w:t xml:space="preserve">the </w:t>
      </w:r>
      <w:r w:rsidR="00F71C78" w:rsidRPr="18089DC4">
        <w:rPr>
          <w:rFonts w:eastAsia="Calibri" w:cs="Arial"/>
        </w:rPr>
        <w:t xml:space="preserve">Standard </w:t>
      </w:r>
      <w:r w:rsidR="00C50E74" w:rsidRPr="18089DC4">
        <w:rPr>
          <w:rFonts w:eastAsia="Calibri" w:cs="Arial"/>
        </w:rPr>
        <w:t>Specifications</w:t>
      </w:r>
      <w:r w:rsidR="0083393E" w:rsidRPr="18089DC4">
        <w:rPr>
          <w:rFonts w:eastAsia="Calibri" w:cs="Arial"/>
        </w:rPr>
        <w:t>, as modified herein,</w:t>
      </w:r>
      <w:r w:rsidRPr="18089DC4">
        <w:rPr>
          <w:rFonts w:eastAsia="Calibri" w:cs="Arial"/>
        </w:rPr>
        <w:t xml:space="preserve"> including </w:t>
      </w:r>
      <w:r w:rsidR="007E538A" w:rsidRPr="18089DC4">
        <w:rPr>
          <w:rFonts w:eastAsia="Calibri" w:cs="Arial"/>
        </w:rPr>
        <w:t>malfunction management unit</w:t>
      </w:r>
      <w:r w:rsidRPr="18089DC4">
        <w:rPr>
          <w:rFonts w:eastAsia="Calibri" w:cs="Arial"/>
        </w:rPr>
        <w:t xml:space="preserve">, load switches and flasher relays, </w:t>
      </w:r>
      <w:r w:rsidR="165120E3" w:rsidRPr="18089DC4">
        <w:rPr>
          <w:rFonts w:eastAsia="Calibri" w:cs="Arial"/>
        </w:rPr>
        <w:t>and</w:t>
      </w:r>
      <w:r w:rsidRPr="18089DC4">
        <w:rPr>
          <w:rFonts w:eastAsia="Calibri" w:cs="Arial"/>
        </w:rPr>
        <w:t xml:space="preserve"> all necessary connections for proper operation.</w:t>
      </w:r>
    </w:p>
    <w:p w14:paraId="41DE7B94" w14:textId="77777777" w:rsidR="00EC4C0F" w:rsidRDefault="00EC4C0F" w:rsidP="002112F8">
      <w:pPr>
        <w:autoSpaceDE w:val="0"/>
        <w:autoSpaceDN w:val="0"/>
        <w:adjustRightInd w:val="0"/>
        <w:rPr>
          <w:rFonts w:eastAsia="Calibri" w:cs="Arial"/>
        </w:rPr>
      </w:pPr>
    </w:p>
    <w:p w14:paraId="0F37AD77" w14:textId="69031C43" w:rsidR="00EC4C0F" w:rsidRDefault="00EC4C0F" w:rsidP="002112F8">
      <w:pPr>
        <w:autoSpaceDE w:val="0"/>
        <w:autoSpaceDN w:val="0"/>
        <w:adjustRightInd w:val="0"/>
        <w:rPr>
          <w:rFonts w:cs="Arial"/>
        </w:rPr>
      </w:pPr>
      <w:r>
        <w:rPr>
          <w:rFonts w:eastAsia="Calibri" w:cs="Arial"/>
        </w:rPr>
        <w:t xml:space="preserve">If the intersection is part of an existing system and/or when specified in the plans, this work shall consist of furnishing and installing a(n) </w:t>
      </w:r>
      <w:r>
        <w:t>"</w:t>
      </w:r>
      <w:r>
        <w:rPr>
          <w:u w:val="single"/>
        </w:rPr>
        <w:fldChar w:fldCharType="begin">
          <w:ffData>
            <w:name w:val="Text1"/>
            <w:enabled/>
            <w:calcOnExit w:val="0"/>
            <w:textInput>
              <w:default w:val="_______"/>
            </w:textInput>
          </w:ffData>
        </w:fldChar>
      </w:r>
      <w:bookmarkStart w:id="0" w:name="Text1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 w:rsidR="00AF330E">
        <w:rPr>
          <w:noProof/>
          <w:u w:val="single"/>
        </w:rPr>
        <w:t>_______</w:t>
      </w:r>
      <w:r>
        <w:rPr>
          <w:u w:val="single"/>
        </w:rPr>
        <w:fldChar w:fldCharType="end"/>
      </w:r>
      <w:bookmarkEnd w:id="0"/>
      <w:r>
        <w:t>" brand traffic actuated solid state controller.</w:t>
      </w:r>
    </w:p>
    <w:p w14:paraId="660679C2" w14:textId="77777777" w:rsidR="00B73747" w:rsidRDefault="00B73747">
      <w:pPr>
        <w:tabs>
          <w:tab w:val="left" w:pos="720"/>
          <w:tab w:val="left" w:pos="4896"/>
        </w:tabs>
        <w:spacing w:line="-240" w:lineRule="auto"/>
        <w:ind w:right="54"/>
      </w:pPr>
    </w:p>
    <w:p w14:paraId="2179E4EA" w14:textId="77777777" w:rsidR="00C27822" w:rsidRDefault="00E00C06">
      <w:pPr>
        <w:tabs>
          <w:tab w:val="left" w:pos="720"/>
          <w:tab w:val="left" w:pos="4896"/>
        </w:tabs>
        <w:spacing w:line="-240" w:lineRule="auto"/>
        <w:ind w:right="54"/>
        <w:rPr>
          <w:u w:val="single"/>
        </w:rPr>
      </w:pPr>
      <w:r w:rsidRPr="005003C6">
        <w:rPr>
          <w:u w:val="single"/>
        </w:rPr>
        <w:t>Materials.</w:t>
      </w:r>
    </w:p>
    <w:p w14:paraId="5C4FABE3" w14:textId="77777777" w:rsidR="00C27822" w:rsidRDefault="00C27822" w:rsidP="00C27822">
      <w:r>
        <w:t>Add the following to Article 857.02 of the Standard Specifications:</w:t>
      </w:r>
    </w:p>
    <w:p w14:paraId="77821D38" w14:textId="77777777" w:rsidR="001329BC" w:rsidRDefault="001329BC" w:rsidP="001329BC">
      <w:pPr>
        <w:widowControl w:val="0"/>
      </w:pPr>
    </w:p>
    <w:p w14:paraId="55A7F3EA" w14:textId="6CB966E5" w:rsidR="001329BC" w:rsidRPr="001329BC" w:rsidRDefault="52D2B72E" w:rsidP="271EE2AA">
      <w:pPr>
        <w:widowControl w:val="0"/>
        <w:ind w:left="720"/>
        <w:rPr>
          <w:rFonts w:cs="Arial"/>
          <w:snapToGrid w:val="0"/>
        </w:rPr>
      </w:pPr>
      <w:r w:rsidRPr="271EE2AA">
        <w:t>“</w:t>
      </w:r>
      <w:r w:rsidR="1084B6B0" w:rsidRPr="271EE2AA">
        <w:t xml:space="preserve">Controllers shall be </w:t>
      </w:r>
      <w:r w:rsidR="2CD4D122" w:rsidRPr="271EE2AA">
        <w:t xml:space="preserve">Econolite </w:t>
      </w:r>
      <w:r w:rsidR="03A369F9" w:rsidRPr="271EE2AA">
        <w:t>Cobalt</w:t>
      </w:r>
      <w:r w:rsidR="32474997" w:rsidRPr="271EE2AA">
        <w:t xml:space="preserve"> </w:t>
      </w:r>
      <w:r w:rsidR="667C04E2" w:rsidRPr="271EE2AA">
        <w:t>or Eagle/</w:t>
      </w:r>
      <w:proofErr w:type="spellStart"/>
      <w:r w:rsidR="72D59D4B" w:rsidRPr="271EE2AA">
        <w:t>Yunex</w:t>
      </w:r>
      <w:proofErr w:type="spellEnd"/>
      <w:r w:rsidR="72D59D4B" w:rsidRPr="271EE2AA">
        <w:t xml:space="preserve"> </w:t>
      </w:r>
      <w:r w:rsidR="667C04E2" w:rsidRPr="271EE2AA">
        <w:t>M</w:t>
      </w:r>
      <w:r w:rsidR="6B26B2EA" w:rsidRPr="271EE2AA">
        <w:t>60</w:t>
      </w:r>
      <w:r w:rsidR="2CD4D122" w:rsidRPr="271EE2AA">
        <w:t xml:space="preserve"> unless specified otherwise on the plans or elsewhere on these specifications.</w:t>
      </w:r>
      <w:r w:rsidR="6AB617F2" w:rsidRPr="271EE2AA">
        <w:t xml:space="preserve">  </w:t>
      </w:r>
      <w:r w:rsidR="2CD4D122" w:rsidRPr="271EE2AA">
        <w:t xml:space="preserve">Only controllers supplied by one of the District One approved </w:t>
      </w:r>
      <w:r w:rsidR="19E5B803" w:rsidRPr="271EE2AA">
        <w:t>V</w:t>
      </w:r>
      <w:r w:rsidR="1B3F83ED" w:rsidRPr="271EE2AA">
        <w:t xml:space="preserve">endors </w:t>
      </w:r>
      <w:r w:rsidR="2CD4D122" w:rsidRPr="271EE2AA">
        <w:t>will be allowed.</w:t>
      </w:r>
      <w:r w:rsidR="4A1632B2" w:rsidRPr="271EE2AA">
        <w:t xml:space="preserve">  </w:t>
      </w:r>
      <w:r w:rsidR="05623288" w:rsidRPr="271EE2AA">
        <w:t>T</w:t>
      </w:r>
      <w:r w:rsidR="2CD4D122" w:rsidRPr="271EE2AA">
        <w:t>he controller shall be of the most recent</w:t>
      </w:r>
      <w:r w:rsidR="1C6B4708" w:rsidRPr="271EE2AA">
        <w:t xml:space="preserve"> approved </w:t>
      </w:r>
      <w:r w:rsidR="2CD4D122" w:rsidRPr="271EE2AA">
        <w:t xml:space="preserve">model and software version supplied by the </w:t>
      </w:r>
      <w:r w:rsidR="6F3F7A5B" w:rsidRPr="271EE2AA">
        <w:t>V</w:t>
      </w:r>
      <w:r w:rsidR="48CCB022" w:rsidRPr="271EE2AA">
        <w:t xml:space="preserve">endor </w:t>
      </w:r>
      <w:r w:rsidR="2CD4D122" w:rsidRPr="271EE2AA">
        <w:t xml:space="preserve">at the time of the </w:t>
      </w:r>
      <w:r w:rsidR="4645304A" w:rsidRPr="271EE2AA">
        <w:t>traffic signal TURN-ON</w:t>
      </w:r>
      <w:r w:rsidR="3709A24E" w:rsidRPr="271EE2AA">
        <w:t xml:space="preserve"> unless specified otherwise on the plans or these specifications</w:t>
      </w:r>
      <w:r w:rsidR="2CD4D122" w:rsidRPr="271EE2AA">
        <w:t>.</w:t>
      </w:r>
      <w:r w:rsidR="77A2D67D" w:rsidRPr="271EE2AA">
        <w:t xml:space="preserve">  </w:t>
      </w:r>
      <w:r w:rsidR="2CD4D122" w:rsidRPr="271EE2AA">
        <w:t>A removable controller data key shall also be provided.  Individual load switches shall be provided for each vehicle, pedestrian, and overlap phase.</w:t>
      </w:r>
      <w:r w:rsidR="7089D1F6" w:rsidRPr="271EE2AA">
        <w:t xml:space="preserve">  </w:t>
      </w:r>
      <w:r w:rsidR="2CD4D122" w:rsidRPr="271EE2AA">
        <w:t xml:space="preserve">The controller shall prevent phases from being </w:t>
      </w:r>
      <w:r w:rsidR="6F94078A" w:rsidRPr="271EE2AA">
        <w:t>omitted</w:t>
      </w:r>
      <w:r w:rsidR="2CD4D122" w:rsidRPr="271EE2AA">
        <w:t xml:space="preserve"> during program changes and after all preemption events and shall </w:t>
      </w:r>
      <w:r w:rsidR="2CD4D122" w:rsidRPr="271EE2AA">
        <w:rPr>
          <w:rFonts w:cs="Arial"/>
          <w:snapToGrid w:val="0"/>
        </w:rPr>
        <w:t>inhibit simultaneous display of circular yellow and yellow arrow indications.</w:t>
      </w:r>
    </w:p>
    <w:p w14:paraId="27453A8A" w14:textId="77777777" w:rsidR="001329BC" w:rsidRPr="001329BC" w:rsidRDefault="001329BC" w:rsidP="271EE2AA">
      <w:pPr>
        <w:widowControl w:val="0"/>
        <w:rPr>
          <w:rFonts w:cs="Arial"/>
          <w:snapToGrid w:val="0"/>
        </w:rPr>
      </w:pPr>
    </w:p>
    <w:p w14:paraId="25E39481" w14:textId="62D56E12" w:rsidR="001329BC" w:rsidRPr="001329BC" w:rsidRDefault="001329BC" w:rsidP="271EE2AA">
      <w:pPr>
        <w:widowControl w:val="0"/>
        <w:ind w:left="720"/>
        <w:rPr>
          <w:rFonts w:cs="Arial"/>
          <w:snapToGrid w:val="0"/>
        </w:rPr>
      </w:pPr>
      <w:r w:rsidRPr="271EE2AA">
        <w:rPr>
          <w:rFonts w:cs="Arial"/>
          <w:snapToGrid w:val="0"/>
        </w:rPr>
        <w:t xml:space="preserve">For integration into an </w:t>
      </w:r>
      <w:r w:rsidR="6E894AA2" w:rsidRPr="271EE2AA">
        <w:rPr>
          <w:rFonts w:cs="Arial"/>
          <w:snapToGrid w:val="0"/>
        </w:rPr>
        <w:t>Advanced Traffic Management System (</w:t>
      </w:r>
      <w:r w:rsidRPr="271EE2AA">
        <w:rPr>
          <w:rFonts w:cs="Arial"/>
          <w:snapToGrid w:val="0"/>
        </w:rPr>
        <w:t>ATMS</w:t>
      </w:r>
      <w:r w:rsidR="6323BC1A" w:rsidRPr="271EE2AA">
        <w:rPr>
          <w:rFonts w:cs="Arial"/>
          <w:snapToGrid w:val="0"/>
        </w:rPr>
        <w:t>)</w:t>
      </w:r>
      <w:r w:rsidRPr="271EE2AA">
        <w:rPr>
          <w:rFonts w:cs="Arial"/>
          <w:snapToGrid w:val="0"/>
        </w:rPr>
        <w:t xml:space="preserve"> such as </w:t>
      </w:r>
      <w:proofErr w:type="spellStart"/>
      <w:r w:rsidRPr="271EE2AA">
        <w:rPr>
          <w:rFonts w:cs="Arial"/>
          <w:snapToGrid w:val="0"/>
        </w:rPr>
        <w:t>C</w:t>
      </w:r>
      <w:r w:rsidR="00170783" w:rsidRPr="271EE2AA">
        <w:rPr>
          <w:rFonts w:cs="Arial"/>
          <w:snapToGrid w:val="0"/>
        </w:rPr>
        <w:t>entracs</w:t>
      </w:r>
      <w:proofErr w:type="spellEnd"/>
      <w:r w:rsidR="00170783" w:rsidRPr="271EE2AA">
        <w:rPr>
          <w:rFonts w:cs="Arial"/>
          <w:snapToGrid w:val="0"/>
        </w:rPr>
        <w:t xml:space="preserve">, Tactics, or </w:t>
      </w:r>
      <w:proofErr w:type="spellStart"/>
      <w:r w:rsidR="00170783" w:rsidRPr="271EE2AA">
        <w:rPr>
          <w:rFonts w:cs="Arial"/>
          <w:snapToGrid w:val="0"/>
        </w:rPr>
        <w:t>TransSuite</w:t>
      </w:r>
      <w:proofErr w:type="spellEnd"/>
      <w:r w:rsidRPr="271EE2AA">
        <w:rPr>
          <w:rFonts w:cs="Arial"/>
          <w:snapToGrid w:val="0"/>
        </w:rPr>
        <w:t xml:space="preserve">, the controller shall have the latest version of </w:t>
      </w:r>
      <w:r w:rsidR="7BB19A6D" w:rsidRPr="271EE2AA">
        <w:rPr>
          <w:rFonts w:cs="Arial"/>
          <w:snapToGrid w:val="0"/>
        </w:rPr>
        <w:t xml:space="preserve">approved </w:t>
      </w:r>
      <w:r w:rsidRPr="271EE2AA">
        <w:rPr>
          <w:rFonts w:cs="Arial"/>
          <w:snapToGrid w:val="0"/>
        </w:rPr>
        <w:t>NTCIP software installed.</w:t>
      </w:r>
      <w:r w:rsidR="1CA857F1" w:rsidRPr="271EE2AA">
        <w:rPr>
          <w:rFonts w:cs="Arial"/>
          <w:snapToGrid w:val="0"/>
        </w:rPr>
        <w:t xml:space="preserve">  </w:t>
      </w:r>
      <w:r w:rsidRPr="271EE2AA">
        <w:rPr>
          <w:rFonts w:cs="Arial"/>
          <w:snapToGrid w:val="0"/>
        </w:rPr>
        <w:t>For operation prior to integration into</w:t>
      </w:r>
      <w:r w:rsidR="00170783" w:rsidRPr="271EE2AA">
        <w:rPr>
          <w:rFonts w:cs="Arial"/>
          <w:snapToGrid w:val="0"/>
        </w:rPr>
        <w:t xml:space="preserve"> an ATMS</w:t>
      </w:r>
      <w:r w:rsidRPr="271EE2AA">
        <w:rPr>
          <w:rFonts w:cs="Arial"/>
          <w:snapToGrid w:val="0"/>
        </w:rPr>
        <w:t>, the controller shall maintain existing</w:t>
      </w:r>
      <w:r w:rsidR="75657FAB" w:rsidRPr="271EE2AA">
        <w:rPr>
          <w:rFonts w:cs="Arial"/>
          <w:snapToGrid w:val="0"/>
        </w:rPr>
        <w:t xml:space="preserve"> communications.</w:t>
      </w:r>
      <w:r w:rsidR="71D9C807" w:rsidRPr="271EE2AA">
        <w:rPr>
          <w:rFonts w:cs="Arial"/>
          <w:snapToGrid w:val="0"/>
        </w:rPr>
        <w:t>”</w:t>
      </w:r>
    </w:p>
    <w:p w14:paraId="69E8145B" w14:textId="0C02058B" w:rsidR="00C27822" w:rsidRPr="005003C6" w:rsidRDefault="00C27822" w:rsidP="271EE2AA">
      <w:pPr>
        <w:spacing w:line="-240" w:lineRule="auto"/>
      </w:pPr>
    </w:p>
    <w:p w14:paraId="255B4E0B" w14:textId="0A766576" w:rsidR="17905A5E" w:rsidRDefault="17905A5E" w:rsidP="5F10026E">
      <w:r w:rsidRPr="5F10026E">
        <w:t>Revise Article 1074.03 (a) (5) paragraph “b.” to read:</w:t>
      </w:r>
    </w:p>
    <w:p w14:paraId="5A6EC82F" w14:textId="587F8801" w:rsidR="5F10026E" w:rsidRDefault="5F10026E" w:rsidP="5F10026E"/>
    <w:p w14:paraId="15D22D65" w14:textId="0C881EC6" w:rsidR="17905A5E" w:rsidRDefault="17905A5E" w:rsidP="5F10026E">
      <w:pPr>
        <w:ind w:left="720"/>
      </w:pPr>
      <w:r w:rsidRPr="5F10026E">
        <w:t>“Thermostatically Controlled Exhaust Fans.  The cabinet shall be equipped with two (2) thermostatically controlled exhaust fans.  Each fan shall have a minimum air delivery capacity of 100 cfm (2.8 cu m/min) and shall be mounted on self-lubricating ball bearings.  The thermostat control shall be adjustable between 91 and 113 °F (33 and 45 °C) and shall be set to turn the fan on at 95 °F (35 °C).”</w:t>
      </w:r>
    </w:p>
    <w:p w14:paraId="553C0A25" w14:textId="298A2775" w:rsidR="5F10026E" w:rsidRDefault="5F10026E"/>
    <w:p w14:paraId="0761E6AA" w14:textId="77777777" w:rsidR="00E00C06" w:rsidRDefault="00E00C06" w:rsidP="00E00C06">
      <w:r>
        <w:t>Add the following to Article 1074.03 of the Standard Specifications:</w:t>
      </w:r>
    </w:p>
    <w:p w14:paraId="25BDBA66" w14:textId="7AAC8D86" w:rsidR="271EE2AA" w:rsidRDefault="271EE2AA" w:rsidP="271EE2AA"/>
    <w:p w14:paraId="5139485A" w14:textId="04F8F474" w:rsidR="00E00C06" w:rsidRDefault="271EE2AA" w:rsidP="4BB64021">
      <w:pPr>
        <w:ind w:left="720"/>
        <w:rPr>
          <w:szCs w:val="22"/>
        </w:rPr>
      </w:pPr>
      <w:r>
        <w:t xml:space="preserve">(a) </w:t>
      </w:r>
      <w:r w:rsidR="49120136">
        <w:t>(6)</w:t>
      </w:r>
      <w:r w:rsidR="00E00C06">
        <w:tab/>
        <w:t>Cabinets shall be designed for NEMA TS2 Type 1 operation.  All cabinets shall</w:t>
      </w:r>
      <w:r w:rsidR="7DF62CD0">
        <w:t xml:space="preserve"> </w:t>
      </w:r>
      <w:r w:rsidR="00E00C06">
        <w:t>be pre-wired for a minimum of eight (8) phases of vehicular, four (4) phases of pedestrian and four (4) phases of overlap operation.</w:t>
      </w:r>
    </w:p>
    <w:p w14:paraId="6B67594D" w14:textId="2F6B653D" w:rsidR="5F10026E" w:rsidRDefault="5F10026E" w:rsidP="5F10026E">
      <w:pPr>
        <w:ind w:left="1620" w:hanging="900"/>
      </w:pPr>
    </w:p>
    <w:p w14:paraId="48DD5E81" w14:textId="31C7FC00" w:rsidR="51D26C6F" w:rsidRDefault="51D26C6F" w:rsidP="271EE2AA">
      <w:r w:rsidRPr="271EE2AA">
        <w:t xml:space="preserve">Revise </w:t>
      </w:r>
      <w:r w:rsidR="04390BB7" w:rsidRPr="271EE2AA">
        <w:t xml:space="preserve">the </w:t>
      </w:r>
      <w:r w:rsidR="72872A34" w:rsidRPr="271EE2AA">
        <w:t>second</w:t>
      </w:r>
      <w:r w:rsidR="04390BB7" w:rsidRPr="271EE2AA">
        <w:t xml:space="preserve"> sentence in </w:t>
      </w:r>
      <w:r w:rsidRPr="271EE2AA">
        <w:t>Article 1074.03</w:t>
      </w:r>
      <w:r w:rsidR="56385CF7" w:rsidRPr="271EE2AA">
        <w:t xml:space="preserve"> </w:t>
      </w:r>
      <w:r w:rsidRPr="271EE2AA">
        <w:t>(b)</w:t>
      </w:r>
      <w:r w:rsidR="50713CCC" w:rsidRPr="271EE2AA">
        <w:t xml:space="preserve"> </w:t>
      </w:r>
      <w:r w:rsidRPr="271EE2AA">
        <w:t>(1</w:t>
      </w:r>
      <w:r w:rsidR="5BE25488" w:rsidRPr="271EE2AA">
        <w:t>) paragraph “a”</w:t>
      </w:r>
      <w:r w:rsidRPr="271EE2AA">
        <w:t xml:space="preserve"> to read:</w:t>
      </w:r>
    </w:p>
    <w:p w14:paraId="468B591B" w14:textId="364C1C05" w:rsidR="24F2CD68" w:rsidRDefault="24F2CD68" w:rsidP="271EE2AA"/>
    <w:p w14:paraId="3AA05441" w14:textId="63CE2E8A" w:rsidR="422986ED" w:rsidRDefault="422986ED" w:rsidP="271EE2AA">
      <w:pPr>
        <w:ind w:left="720"/>
      </w:pPr>
      <w:r w:rsidRPr="271EE2AA">
        <w:t>“</w:t>
      </w:r>
      <w:r w:rsidR="6285EE36" w:rsidRPr="271EE2AA">
        <w:t>The malfunction management unit shall have a minimum of 16 fully programmable channels</w:t>
      </w:r>
      <w:r w:rsidR="042AD29D" w:rsidRPr="271EE2AA">
        <w:t>.”</w:t>
      </w:r>
    </w:p>
    <w:p w14:paraId="607AB9F9" w14:textId="0AF14CA8" w:rsidR="24F2CD68" w:rsidRDefault="24F2CD68" w:rsidP="271EE2AA"/>
    <w:p w14:paraId="1AD47A57" w14:textId="643C3B2E" w:rsidR="042AD29D" w:rsidRDefault="042AD29D" w:rsidP="271EE2AA">
      <w:r w:rsidRPr="271EE2AA">
        <w:t>Add the following to Article 1074.03 of the Standard Specifications:</w:t>
      </w:r>
    </w:p>
    <w:p w14:paraId="26B3E363" w14:textId="77777777" w:rsidR="007702E4" w:rsidRDefault="007702E4" w:rsidP="271EE2AA"/>
    <w:p w14:paraId="64DA5706" w14:textId="080416FC" w:rsidR="007702E4" w:rsidRPr="009C09AA" w:rsidRDefault="007702E4" w:rsidP="007702E4">
      <w:pPr>
        <w:ind w:left="720"/>
      </w:pPr>
      <w:bookmarkStart w:id="1" w:name="_Hlk205925220"/>
      <w:r w:rsidRPr="009C09AA">
        <w:t>(a) (1) Optionally, a “Type 4.5/Type IV Stretched” cabinet shall be provided.  This cabinet has the same dimensions as a Type IV cabinet with an additional height. Additionally, it shall include a front and rear door with double, vented overhangs for protection from water intrusion.</w:t>
      </w:r>
    </w:p>
    <w:p w14:paraId="27495EEB" w14:textId="77777777" w:rsidR="007702E4" w:rsidRPr="009C09AA" w:rsidRDefault="007702E4" w:rsidP="007702E4"/>
    <w:p w14:paraId="44CB19C3" w14:textId="77777777" w:rsidR="007702E4" w:rsidRPr="009C09AA" w:rsidRDefault="007702E4" w:rsidP="007702E4">
      <w:pPr>
        <w:ind w:firstLine="720"/>
      </w:pPr>
      <w:r w:rsidRPr="009C09AA">
        <w:t>(a) (2) a. The gaskets shall be permanently bonded to the cabinet.  The gaskets shall</w:t>
      </w:r>
    </w:p>
    <w:p w14:paraId="3EA8371D" w14:textId="77777777" w:rsidR="007702E4" w:rsidRPr="009C09AA" w:rsidRDefault="007702E4" w:rsidP="007702E4">
      <w:pPr>
        <w:ind w:firstLine="720"/>
      </w:pPr>
      <w:r w:rsidRPr="009C09AA">
        <w:t>include a polyester film to prevent the gaskets from sticking to the cabinet surface.</w:t>
      </w:r>
    </w:p>
    <w:p w14:paraId="5657353E" w14:textId="77777777" w:rsidR="007702E4" w:rsidRPr="009C09AA" w:rsidRDefault="007702E4" w:rsidP="007702E4"/>
    <w:p w14:paraId="6AA25FF7" w14:textId="77777777" w:rsidR="007702E4" w:rsidRPr="009C09AA" w:rsidRDefault="007702E4" w:rsidP="007702E4">
      <w:pPr>
        <w:ind w:left="720"/>
      </w:pPr>
      <w:r w:rsidRPr="009C09AA">
        <w:t>(a) (2) e. A rain channel shall be incorporated into the design of the main door opening to prevent liquids from entering the enclosure.  The cabinet door opening shall be a minimum of 80 percent of the front surface of the cabinet.  A stiffener plate shall be welded across the inside of the main door to prevent flexing.</w:t>
      </w:r>
    </w:p>
    <w:p w14:paraId="72487BC4" w14:textId="77777777" w:rsidR="007702E4" w:rsidRPr="009C09AA" w:rsidRDefault="007702E4" w:rsidP="007702E4">
      <w:pPr>
        <w:ind w:left="720"/>
      </w:pPr>
    </w:p>
    <w:p w14:paraId="61C103C4" w14:textId="1FF26BCF" w:rsidR="007702E4" w:rsidRPr="009C09AA" w:rsidRDefault="007702E4" w:rsidP="007702E4">
      <w:pPr>
        <w:ind w:left="720"/>
        <w:rPr>
          <w:color w:val="FF0000"/>
        </w:rPr>
      </w:pPr>
      <w:r w:rsidRPr="009C09AA">
        <w:t xml:space="preserve">(a) (2) f. The top of the cabinet shall incorporate a 1 in. slope towards the rear to prevent rain accumulation. </w:t>
      </w:r>
    </w:p>
    <w:bookmarkEnd w:id="1"/>
    <w:p w14:paraId="1D0BB567" w14:textId="77777777" w:rsidR="007702E4" w:rsidRPr="009C09AA" w:rsidRDefault="007702E4" w:rsidP="271EE2AA"/>
    <w:p w14:paraId="201F7AFA" w14:textId="116082AE" w:rsidR="24F2CD68" w:rsidRPr="009C09AA" w:rsidRDefault="24F2CD68" w:rsidP="24F2CD68">
      <w:pPr>
        <w:rPr>
          <w:color w:val="FF0000"/>
        </w:rPr>
      </w:pPr>
    </w:p>
    <w:p w14:paraId="28275672" w14:textId="321EA8C3" w:rsidR="00E00C06" w:rsidRPr="009C09AA" w:rsidRDefault="00E00C06" w:rsidP="4BB64021">
      <w:pPr>
        <w:ind w:left="1620" w:hanging="900"/>
      </w:pPr>
      <w:r w:rsidRPr="009C09AA">
        <w:t>(b) (5)</w:t>
      </w:r>
      <w:r w:rsidRPr="009C09AA">
        <w:tab/>
        <w:t>Cabinets – Provide 1/8</w:t>
      </w:r>
      <w:r w:rsidR="4A006837" w:rsidRPr="009C09AA">
        <w:t xml:space="preserve"> in.</w:t>
      </w:r>
      <w:r w:rsidRPr="009C09AA">
        <w:t xml:space="preserve"> (3.2 mm) thick unpainted aluminum alloy 5052-H32.</w:t>
      </w:r>
      <w:r w:rsidR="110FC57B" w:rsidRPr="009C09AA">
        <w:t xml:space="preserve"> </w:t>
      </w:r>
      <w:r w:rsidRPr="009C09AA">
        <w:t>The surface shall be smooth, free of marks and scratches.</w:t>
      </w:r>
      <w:r w:rsidR="0B882079" w:rsidRPr="009C09AA">
        <w:t xml:space="preserve">  </w:t>
      </w:r>
      <w:r w:rsidRPr="009C09AA">
        <w:t>All external hardware shall be stainless steel.</w:t>
      </w:r>
      <w:r w:rsidR="00727EAB" w:rsidRPr="009C09AA">
        <w:t xml:space="preserve"> </w:t>
      </w:r>
    </w:p>
    <w:p w14:paraId="082C2AC9" w14:textId="23278ACB" w:rsidR="00E00C06" w:rsidRPr="009C09AA" w:rsidRDefault="00E00C06" w:rsidP="4BB64021">
      <w:pPr>
        <w:ind w:left="1620" w:hanging="900"/>
      </w:pPr>
      <w:r w:rsidRPr="009C09AA">
        <w:t>(b) (6)</w:t>
      </w:r>
      <w:r w:rsidRPr="009C09AA">
        <w:tab/>
        <w:t>Controller Harness – Provide a TS2 Type 2 “A” wired harness in addition to the</w:t>
      </w:r>
      <w:r w:rsidR="02137069" w:rsidRPr="009C09AA">
        <w:t xml:space="preserve"> </w:t>
      </w:r>
      <w:r w:rsidRPr="009C09AA">
        <w:t>TS2 Type 1 harness.</w:t>
      </w:r>
    </w:p>
    <w:p w14:paraId="21720C8E" w14:textId="2A55A2DF" w:rsidR="00E00C06" w:rsidRPr="009C09AA" w:rsidRDefault="00E00C06" w:rsidP="4BB64021">
      <w:pPr>
        <w:ind w:left="1620" w:hanging="900"/>
        <w:rPr>
          <w:rFonts w:cs="Arial"/>
        </w:rPr>
      </w:pPr>
      <w:r w:rsidRPr="009C09AA">
        <w:t>(b) (7)</w:t>
      </w:r>
      <w:r w:rsidRPr="009C09AA">
        <w:tab/>
        <w:t>Surge Protection – Shall be a 120</w:t>
      </w:r>
      <w:r w:rsidR="57C4F94D" w:rsidRPr="009C09AA">
        <w:t xml:space="preserve"> </w:t>
      </w:r>
      <w:r w:rsidRPr="009C09AA">
        <w:t>VAC Single phase Modular filter P</w:t>
      </w:r>
      <w:r w:rsidRPr="009C09AA">
        <w:rPr>
          <w:rFonts w:cs="Arial"/>
        </w:rPr>
        <w:t>lug-in type,</w:t>
      </w:r>
      <w:r w:rsidR="5D489F69" w:rsidRPr="009C09AA">
        <w:rPr>
          <w:rFonts w:cs="Arial"/>
        </w:rPr>
        <w:t xml:space="preserve"> </w:t>
      </w:r>
      <w:r w:rsidRPr="009C09AA">
        <w:rPr>
          <w:rFonts w:cs="Arial"/>
        </w:rPr>
        <w:t xml:space="preserve">supplied from an approved </w:t>
      </w:r>
      <w:r w:rsidR="28BA8560" w:rsidRPr="009C09AA">
        <w:rPr>
          <w:rFonts w:cs="Arial"/>
        </w:rPr>
        <w:t>V</w:t>
      </w:r>
      <w:r w:rsidRPr="009C09AA">
        <w:rPr>
          <w:rFonts w:cs="Arial"/>
        </w:rPr>
        <w:t xml:space="preserve">endor. </w:t>
      </w:r>
    </w:p>
    <w:p w14:paraId="2F586B85" w14:textId="5623B648" w:rsidR="00E00C06" w:rsidRPr="009C09AA" w:rsidRDefault="00E00C06" w:rsidP="00E00C06">
      <w:pPr>
        <w:ind w:left="1620" w:hanging="900"/>
      </w:pPr>
      <w:r w:rsidRPr="009C09AA">
        <w:t>(b) (8)</w:t>
      </w:r>
      <w:r w:rsidRPr="009C09AA">
        <w:tab/>
        <w:t>BIU – shall be secured by mechanical means.</w:t>
      </w:r>
      <w:r w:rsidRPr="009C09AA">
        <w:tab/>
      </w:r>
      <w:r w:rsidRPr="009C09AA">
        <w:tab/>
      </w:r>
    </w:p>
    <w:p w14:paraId="6E218F2D" w14:textId="31B45963" w:rsidR="00E00C06" w:rsidRPr="009C09AA" w:rsidRDefault="00E00C06" w:rsidP="00E00C06">
      <w:pPr>
        <w:ind w:left="1620" w:hanging="900"/>
      </w:pPr>
      <w:r w:rsidRPr="009C09AA">
        <w:t>(b) (9)</w:t>
      </w:r>
      <w:r w:rsidRPr="009C09AA">
        <w:tab/>
        <w:t>Transfer Relays – Solid state or mechanical flash relays are acceptable.</w:t>
      </w:r>
    </w:p>
    <w:p w14:paraId="187EA497" w14:textId="2C588314" w:rsidR="00E00C06" w:rsidRPr="009C09AA" w:rsidRDefault="00E00C06" w:rsidP="00E00C06">
      <w:pPr>
        <w:ind w:left="1620" w:hanging="900"/>
      </w:pPr>
      <w:r w:rsidRPr="009C09AA">
        <w:t>(b) (10)</w:t>
      </w:r>
      <w:r w:rsidRPr="009C09AA">
        <w:tab/>
        <w:t>Switch Guards – All switches shall be guarded.</w:t>
      </w:r>
    </w:p>
    <w:p w14:paraId="4D7CF66B" w14:textId="6130EE98" w:rsidR="00E00C06" w:rsidRPr="009C09AA" w:rsidRDefault="00E00C06" w:rsidP="00E00C06">
      <w:pPr>
        <w:ind w:left="1620" w:hanging="900"/>
      </w:pPr>
      <w:r w:rsidRPr="009C09AA">
        <w:t>(b) (11)</w:t>
      </w:r>
      <w:r w:rsidRPr="009C09AA">
        <w:tab/>
        <w:t xml:space="preserve">Heating – One (1) </w:t>
      </w:r>
      <w:r w:rsidR="009F2B6C" w:rsidRPr="009C09AA">
        <w:t>800</w:t>
      </w:r>
      <w:r w:rsidRPr="009C09AA">
        <w:t xml:space="preserve"> </w:t>
      </w:r>
      <w:r w:rsidR="11D948BB" w:rsidRPr="009C09AA">
        <w:t>W</w:t>
      </w:r>
      <w:r w:rsidRPr="009C09AA">
        <w:t>, thermostatically</w:t>
      </w:r>
      <w:r w:rsidR="00403EE9" w:rsidRPr="009C09AA">
        <w:t xml:space="preserve"> </w:t>
      </w:r>
      <w:r w:rsidRPr="009C09AA">
        <w:t>controlled, electric heater</w:t>
      </w:r>
      <w:r w:rsidR="009F2B6C" w:rsidRPr="009C09AA">
        <w:t xml:space="preserve"> with automatic fan function.</w:t>
      </w:r>
    </w:p>
    <w:p w14:paraId="4E063E3D" w14:textId="457347C0" w:rsidR="00E00C06" w:rsidRDefault="00E00C06" w:rsidP="00E00C06">
      <w:pPr>
        <w:ind w:left="1620" w:hanging="900"/>
      </w:pPr>
      <w:r w:rsidRPr="009C09AA">
        <w:t>(b) (12)</w:t>
      </w:r>
      <w:r w:rsidRPr="009C09AA">
        <w:tab/>
        <w:t>Lighting – One (1) LED Panel shall be</w:t>
      </w:r>
      <w:r>
        <w:t xml:space="preserve"> placed inside the cabinet top</w:t>
      </w:r>
      <w:r w:rsidR="08E840DE">
        <w:t xml:space="preserve"> </w:t>
      </w:r>
      <w:r w:rsidR="12050CDF">
        <w:t>p</w:t>
      </w:r>
      <w:r>
        <w:t>ane</w:t>
      </w:r>
      <w:r w:rsidR="00DC3447">
        <w:t>l</w:t>
      </w:r>
      <w:r w:rsidR="4309B326">
        <w:t xml:space="preserve"> </w:t>
      </w:r>
      <w:r>
        <w:t xml:space="preserve">and one (1) LED Panel shall be placed on each side of the pull-out drawer/shelf assembly located beneath the controller support shelf.  The LED Panels shall be controlled by a door switch.  The LED Panels shall be provided from an approved </w:t>
      </w:r>
      <w:r w:rsidR="4955E23B">
        <w:t>V</w:t>
      </w:r>
      <w:r>
        <w:t>endor.</w:t>
      </w:r>
    </w:p>
    <w:p w14:paraId="608E7C0E" w14:textId="6F3B95BC" w:rsidR="00E00C06" w:rsidRDefault="00E00C06" w:rsidP="00E00C06">
      <w:pPr>
        <w:ind w:left="1620" w:hanging="900"/>
      </w:pPr>
      <w:r>
        <w:t>(b) (13)</w:t>
      </w:r>
      <w:r>
        <w:tab/>
        <w:t>The cabinet shall be equipped with a pull-out drawer/shelf assembly.  A</w:t>
      </w:r>
      <w:r w:rsidR="5FEBDB2E">
        <w:t xml:space="preserve"> </w:t>
      </w:r>
      <w:r w:rsidR="0A6D1C05">
        <w:t>1</w:t>
      </w:r>
      <w:r w:rsidR="05508183">
        <w:t xml:space="preserve">-1/2 </w:t>
      </w:r>
      <w:r>
        <w:t>in</w:t>
      </w:r>
      <w:r w:rsidR="3E538067">
        <w:t>.</w:t>
      </w:r>
      <w:r>
        <w:t xml:space="preserve"> (38mm) deep drawer shall be provided in the cabinet, mounted directly beneath the controller support shelf.  The drawer shall have a hinged top cover and shall be capable of accommodating one (1) complete set of cabinet prints and manuals.  This drawer shall support 50 </w:t>
      </w:r>
      <w:proofErr w:type="spellStart"/>
      <w:r>
        <w:t>lb</w:t>
      </w:r>
      <w:proofErr w:type="spellEnd"/>
      <w:r>
        <w:t xml:space="preserve"> (23 kg) in weight when fully extended.  The drawer shall open and close smoothly.  Drawer dimensions shall make </w:t>
      </w:r>
      <w:r>
        <w:lastRenderedPageBreak/>
        <w:t>maximum use of available depth offered by the controller shelf and be a minimum of 18 in</w:t>
      </w:r>
      <w:r w:rsidR="7A2A4F47">
        <w:t>.</w:t>
      </w:r>
      <w:r>
        <w:t xml:space="preserve"> (610mm) wide.</w:t>
      </w:r>
    </w:p>
    <w:p w14:paraId="553A1361" w14:textId="35F44940" w:rsidR="00E00C06" w:rsidRDefault="00E00C06" w:rsidP="00E00C06">
      <w:pPr>
        <w:ind w:left="1620" w:hanging="900"/>
      </w:pPr>
      <w:r>
        <w:t>(b) (14)</w:t>
      </w:r>
      <w:r>
        <w:tab/>
        <w:t>Plan &amp; Wiring Diagrams – 12</w:t>
      </w:r>
      <w:r w:rsidR="063913FD">
        <w:t xml:space="preserve"> in.</w:t>
      </w:r>
      <w:r>
        <w:t xml:space="preserve"> x 15</w:t>
      </w:r>
      <w:r w:rsidR="3982E3D1">
        <w:t xml:space="preserve"> in.</w:t>
      </w:r>
      <w:r>
        <w:t xml:space="preserve"> (305mm x 406mm) moisture</w:t>
      </w:r>
      <w:r w:rsidR="0B9532A7">
        <w:t xml:space="preserve"> </w:t>
      </w:r>
      <w:r>
        <w:t>sealed</w:t>
      </w:r>
      <w:r w:rsidR="6861995C">
        <w:t xml:space="preserve"> </w:t>
      </w:r>
      <w:r>
        <w:t>container attached to door.</w:t>
      </w:r>
    </w:p>
    <w:p w14:paraId="30065877" w14:textId="32B1E602" w:rsidR="00E00C06" w:rsidRDefault="00E00C06" w:rsidP="00E00C06">
      <w:pPr>
        <w:ind w:left="1620" w:hanging="900"/>
      </w:pPr>
      <w:r>
        <w:t>(b) (15)</w:t>
      </w:r>
      <w:r>
        <w:tab/>
        <w:t>Detector Racks – Fully wired and labeled for four (4) channels of</w:t>
      </w:r>
      <w:r w:rsidR="32381031">
        <w:t xml:space="preserve"> </w:t>
      </w:r>
      <w:r>
        <w:t>emergency vehicle preemption and sixteen channels (16) of vehicular operation.</w:t>
      </w:r>
    </w:p>
    <w:p w14:paraId="7E7C9A1A" w14:textId="659F9CE4" w:rsidR="00E00C06" w:rsidRDefault="00E00C06" w:rsidP="00E00C06">
      <w:pPr>
        <w:ind w:left="1620" w:hanging="900"/>
      </w:pPr>
      <w:r>
        <w:t>(b) (16)</w:t>
      </w:r>
      <w:r>
        <w:tab/>
        <w:t>Field Wiring Labels – All field wiring shall be labeled.</w:t>
      </w:r>
    </w:p>
    <w:p w14:paraId="0D30E596" w14:textId="2776CF59" w:rsidR="00E00C06" w:rsidRDefault="00E00C06" w:rsidP="00E00C06">
      <w:pPr>
        <w:ind w:left="1620" w:hanging="900"/>
      </w:pPr>
      <w:r>
        <w:t>(b) (17)</w:t>
      </w:r>
      <w:r>
        <w:tab/>
        <w:t>Field Wiring Termination – Approved channel lugs required.</w:t>
      </w:r>
    </w:p>
    <w:p w14:paraId="27E47500" w14:textId="4E5C96DA" w:rsidR="00E00C06" w:rsidRDefault="00E00C06" w:rsidP="00E00C06">
      <w:pPr>
        <w:ind w:left="1620" w:hanging="900"/>
      </w:pPr>
      <w:r>
        <w:t>(b) (18)</w:t>
      </w:r>
      <w:r>
        <w:tab/>
        <w:t>Power Panel – Provide a nonconductive shield.</w:t>
      </w:r>
    </w:p>
    <w:p w14:paraId="02693BBF" w14:textId="75569095" w:rsidR="00E00C06" w:rsidRDefault="00E00C06" w:rsidP="00E00C06">
      <w:pPr>
        <w:ind w:left="1620" w:hanging="900"/>
      </w:pPr>
      <w:r>
        <w:t>(b)</w:t>
      </w:r>
      <w:r w:rsidR="7D6871B7">
        <w:t xml:space="preserve"> </w:t>
      </w:r>
      <w:r>
        <w:t>(19)</w:t>
      </w:r>
      <w:r>
        <w:tab/>
        <w:t xml:space="preserve">Circuit Breaker – The circuit breaker shall be sized for the proposed load but shall not be rated less than 30 </w:t>
      </w:r>
      <w:r w:rsidR="57EA653B">
        <w:t>A</w:t>
      </w:r>
      <w:r>
        <w:t>.</w:t>
      </w:r>
    </w:p>
    <w:p w14:paraId="1A25D173" w14:textId="77777777" w:rsidR="00E00C06" w:rsidRDefault="00E00C06" w:rsidP="005003C6">
      <w:pPr>
        <w:ind w:left="1620" w:hanging="900"/>
      </w:pPr>
      <w:r>
        <w:t>(b) (20)</w:t>
      </w:r>
      <w:r>
        <w:tab/>
        <w:t>Police Door – Provide wiring and termination for plug in manual phase advance switch.</w:t>
      </w:r>
    </w:p>
    <w:p w14:paraId="018D74FA" w14:textId="02FFF3CE" w:rsidR="009F2B6C" w:rsidRDefault="009F2B6C" w:rsidP="005003C6">
      <w:pPr>
        <w:ind w:left="1620" w:hanging="900"/>
      </w:pPr>
      <w:r w:rsidRPr="009C09AA">
        <w:t xml:space="preserve">(b) (21)   </w:t>
      </w:r>
      <w:r w:rsidR="007702E4" w:rsidRPr="009C09AA">
        <w:t>Insulation -  m</w:t>
      </w:r>
      <w:r w:rsidR="00567F9A" w:rsidRPr="009C09AA">
        <w:t>inimum half</w:t>
      </w:r>
      <w:r w:rsidRPr="009C09AA">
        <w:t xml:space="preserve"> inch polystyrene rigid board insulation with a minimum R-3 thermal resistance attached to the top of cabinet on the interior side.</w:t>
      </w:r>
    </w:p>
    <w:p w14:paraId="2ADD5CC3" w14:textId="77777777" w:rsidR="00237CC0" w:rsidRDefault="00237CC0" w:rsidP="005003C6">
      <w:pPr>
        <w:ind w:left="1620" w:hanging="900"/>
      </w:pPr>
    </w:p>
    <w:p w14:paraId="58650650" w14:textId="77777777" w:rsidR="00237CC0" w:rsidRPr="00173F80" w:rsidRDefault="00237CC0" w:rsidP="00237CC0">
      <w:pPr>
        <w:pStyle w:val="DefaultText"/>
        <w:rPr>
          <w:sz w:val="22"/>
          <w:szCs w:val="22"/>
          <w:u w:val="single"/>
        </w:rPr>
      </w:pPr>
      <w:r w:rsidRPr="00173F80">
        <w:rPr>
          <w:sz w:val="22"/>
          <w:szCs w:val="22"/>
          <w:u w:val="single"/>
        </w:rPr>
        <w:t>Installation.</w:t>
      </w:r>
    </w:p>
    <w:p w14:paraId="36B009B3" w14:textId="77777777" w:rsidR="00237CC0" w:rsidRPr="00173F80" w:rsidRDefault="00237CC0" w:rsidP="00237CC0">
      <w:pPr>
        <w:pStyle w:val="DefaultText"/>
        <w:rPr>
          <w:sz w:val="22"/>
          <w:szCs w:val="22"/>
        </w:rPr>
      </w:pPr>
    </w:p>
    <w:p w14:paraId="1A70DB51" w14:textId="77777777" w:rsidR="00237CC0" w:rsidRPr="00173F80" w:rsidRDefault="00237CC0" w:rsidP="00237CC0">
      <w:pPr>
        <w:pStyle w:val="DefaultText"/>
        <w:rPr>
          <w:sz w:val="22"/>
          <w:szCs w:val="22"/>
        </w:rPr>
      </w:pPr>
      <w:r w:rsidRPr="00173F80">
        <w:rPr>
          <w:sz w:val="22"/>
          <w:szCs w:val="22"/>
        </w:rPr>
        <w:t>Add the following to the second paragraph of Article 857.03 of the Standard Specifications:</w:t>
      </w:r>
    </w:p>
    <w:p w14:paraId="769A6A3F" w14:textId="77777777" w:rsidR="00237CC0" w:rsidRPr="00173F80" w:rsidRDefault="00237CC0" w:rsidP="00237CC0">
      <w:pPr>
        <w:pStyle w:val="DefaultText"/>
        <w:rPr>
          <w:sz w:val="22"/>
          <w:szCs w:val="22"/>
        </w:rPr>
      </w:pPr>
    </w:p>
    <w:p w14:paraId="1CEAD917" w14:textId="77777777" w:rsidR="00237CC0" w:rsidRPr="00F21A81" w:rsidRDefault="00237CC0" w:rsidP="00237CC0">
      <w:pPr>
        <w:pStyle w:val="DefaultText"/>
        <w:ind w:left="720"/>
        <w:rPr>
          <w:sz w:val="22"/>
          <w:szCs w:val="22"/>
        </w:rPr>
      </w:pPr>
      <w:r w:rsidRPr="00173F80">
        <w:rPr>
          <w:sz w:val="22"/>
          <w:szCs w:val="22"/>
        </w:rPr>
        <w:t>“All existing multiconductor cable to be reinstalled shall be cut back to expose individual conductors beneath the outer jacket. Individual conductors shall be stripped and trained as necessary for a complete professional and efficient installation.”</w:t>
      </w:r>
    </w:p>
    <w:p w14:paraId="7061B00E" w14:textId="77777777" w:rsidR="00237CC0" w:rsidRPr="009C09AA" w:rsidRDefault="00237CC0" w:rsidP="00237CC0">
      <w:pPr>
        <w:ind w:left="900" w:hanging="900"/>
      </w:pPr>
    </w:p>
    <w:p w14:paraId="37E0F20F" w14:textId="77777777" w:rsidR="00E00C06" w:rsidRPr="009C09AA" w:rsidRDefault="00E00C06">
      <w:pPr>
        <w:tabs>
          <w:tab w:val="left" w:pos="720"/>
          <w:tab w:val="left" w:pos="4896"/>
        </w:tabs>
        <w:spacing w:line="-240" w:lineRule="auto"/>
        <w:ind w:right="54"/>
      </w:pPr>
    </w:p>
    <w:p w14:paraId="4BB30CA7" w14:textId="77777777" w:rsidR="00E00C06" w:rsidRPr="009C09AA" w:rsidRDefault="00B73747" w:rsidP="00CC1911">
      <w:pPr>
        <w:tabs>
          <w:tab w:val="left" w:pos="720"/>
          <w:tab w:val="left" w:pos="4896"/>
        </w:tabs>
        <w:spacing w:line="-240" w:lineRule="auto"/>
        <w:ind w:right="54"/>
        <w:jc w:val="left"/>
      </w:pPr>
      <w:r w:rsidRPr="009C09AA">
        <w:rPr>
          <w:u w:val="single"/>
        </w:rPr>
        <w:t>Basis of Payment</w:t>
      </w:r>
      <w:r w:rsidR="00E00C06" w:rsidRPr="009C09AA">
        <w:t>.</w:t>
      </w:r>
    </w:p>
    <w:p w14:paraId="2EF94F64" w14:textId="4734E511" w:rsidR="00B73747" w:rsidRDefault="00B73747" w:rsidP="24F2CD68">
      <w:pPr>
        <w:tabs>
          <w:tab w:val="left" w:pos="720"/>
          <w:tab w:val="left" w:pos="4896"/>
        </w:tabs>
        <w:spacing w:line="-240" w:lineRule="auto"/>
        <w:ind w:right="54"/>
      </w:pPr>
      <w:r w:rsidRPr="009C09AA">
        <w:t xml:space="preserve">This work will be paid for at the contract unit price each for </w:t>
      </w:r>
      <w:r w:rsidR="1534EC93" w:rsidRPr="009C09AA">
        <w:t xml:space="preserve">FULL-ACTUATED CONTROLLER AND TYPE IV STRETCHED CABINET; </w:t>
      </w:r>
      <w:r w:rsidR="00C27822" w:rsidRPr="009C09AA">
        <w:t>FULL-ACTUATED CONT</w:t>
      </w:r>
      <w:r w:rsidR="00EC4C0F" w:rsidRPr="009C09AA">
        <w:t xml:space="preserve">ROLLER AND TYPE SUPER R CABINET; </w:t>
      </w:r>
      <w:r w:rsidR="1BDF2B6C" w:rsidRPr="009C09AA">
        <w:t>FULL-ACTUATED CONTROLLER AND TYPE IV STRETCHED CABINET, SPECIA</w:t>
      </w:r>
      <w:r w:rsidR="009F2B6C" w:rsidRPr="009C09AA">
        <w:t>L</w:t>
      </w:r>
      <w:r w:rsidR="00EC4C0F" w:rsidRPr="009C09AA">
        <w:t>; FULL-ACTUATED CONTROLLER AND TYPE SUPER R CABINET (SPECIAL).</w:t>
      </w:r>
    </w:p>
    <w:sectPr w:rsidR="00B73747" w:rsidSect="00500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B34F" w14:textId="77777777" w:rsidR="005371FC" w:rsidRDefault="005371FC">
      <w:r>
        <w:separator/>
      </w:r>
    </w:p>
  </w:endnote>
  <w:endnote w:type="continuationSeparator" w:id="0">
    <w:p w14:paraId="197BE709" w14:textId="77777777" w:rsidR="005371FC" w:rsidRDefault="0053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747D" w14:textId="77777777" w:rsidR="002C00EE" w:rsidRDefault="002C0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1FB5" w14:textId="77777777" w:rsidR="00CC1911" w:rsidRPr="00CC1911" w:rsidRDefault="00CC1911" w:rsidP="00CC1911">
    <w:pPr>
      <w:pStyle w:val="Footer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9F9B" w14:textId="77777777" w:rsidR="002C00EE" w:rsidRDefault="002C0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1B40" w14:textId="77777777" w:rsidR="005371FC" w:rsidRDefault="005371FC">
      <w:r>
        <w:separator/>
      </w:r>
    </w:p>
  </w:footnote>
  <w:footnote w:type="continuationSeparator" w:id="0">
    <w:p w14:paraId="064DB4A8" w14:textId="77777777" w:rsidR="005371FC" w:rsidRDefault="0053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130D" w14:textId="77777777" w:rsidR="002C00EE" w:rsidRDefault="002C0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F2AD" w14:textId="77777777" w:rsidR="002C00EE" w:rsidRDefault="002C0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F716F" w14:textId="77777777" w:rsidR="002C00EE" w:rsidRDefault="002C00E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6I9/x9+dV6KBc" int2:id="VeRwuNSO">
      <int2:state int2:value="Rejected" int2:type="LegacyProofing"/>
    </int2:textHash>
    <int2:textHash int2:hashCode="b3tBghDXFK7Sva" int2:id="c4z3gYcr">
      <int2:state int2:value="Rejected" int2:type="LegacyProofing"/>
    </int2:textHash>
    <int2:textHash int2:hashCode="y6QYFBd79Bymaw" int2:id="WO0O7tLG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177F"/>
    <w:multiLevelType w:val="multilevel"/>
    <w:tmpl w:val="C68A1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(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6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D2"/>
    <w:rsid w:val="0000456C"/>
    <w:rsid w:val="000120D7"/>
    <w:rsid w:val="000306AD"/>
    <w:rsid w:val="00042D7A"/>
    <w:rsid w:val="0004436B"/>
    <w:rsid w:val="000C12E4"/>
    <w:rsid w:val="000D5E0E"/>
    <w:rsid w:val="001040F6"/>
    <w:rsid w:val="00111923"/>
    <w:rsid w:val="0012064A"/>
    <w:rsid w:val="001329BC"/>
    <w:rsid w:val="00170783"/>
    <w:rsid w:val="00173F80"/>
    <w:rsid w:val="001A7235"/>
    <w:rsid w:val="001F5465"/>
    <w:rsid w:val="002112F8"/>
    <w:rsid w:val="0022399A"/>
    <w:rsid w:val="00237CC0"/>
    <w:rsid w:val="00241289"/>
    <w:rsid w:val="00255D78"/>
    <w:rsid w:val="002709A0"/>
    <w:rsid w:val="002C00EE"/>
    <w:rsid w:val="002C5AE5"/>
    <w:rsid w:val="00403EE9"/>
    <w:rsid w:val="004440B3"/>
    <w:rsid w:val="0046131A"/>
    <w:rsid w:val="00465AD2"/>
    <w:rsid w:val="004801AE"/>
    <w:rsid w:val="004B6E26"/>
    <w:rsid w:val="004F104D"/>
    <w:rsid w:val="005003C6"/>
    <w:rsid w:val="00523465"/>
    <w:rsid w:val="005371FC"/>
    <w:rsid w:val="00554600"/>
    <w:rsid w:val="00567F9A"/>
    <w:rsid w:val="0057231D"/>
    <w:rsid w:val="005E3993"/>
    <w:rsid w:val="005F2B5C"/>
    <w:rsid w:val="006164B6"/>
    <w:rsid w:val="00627B58"/>
    <w:rsid w:val="00643402"/>
    <w:rsid w:val="006917BD"/>
    <w:rsid w:val="006F5250"/>
    <w:rsid w:val="00727EAB"/>
    <w:rsid w:val="007702E4"/>
    <w:rsid w:val="007C1580"/>
    <w:rsid w:val="007E538A"/>
    <w:rsid w:val="0083393E"/>
    <w:rsid w:val="00907EB9"/>
    <w:rsid w:val="009520C7"/>
    <w:rsid w:val="00953963"/>
    <w:rsid w:val="00987976"/>
    <w:rsid w:val="009B47DA"/>
    <w:rsid w:val="009C09AA"/>
    <w:rsid w:val="009F2B6C"/>
    <w:rsid w:val="00A550E6"/>
    <w:rsid w:val="00A87795"/>
    <w:rsid w:val="00AF330E"/>
    <w:rsid w:val="00B24C4F"/>
    <w:rsid w:val="00B37611"/>
    <w:rsid w:val="00B44698"/>
    <w:rsid w:val="00B633FB"/>
    <w:rsid w:val="00B73747"/>
    <w:rsid w:val="00C017AE"/>
    <w:rsid w:val="00C27822"/>
    <w:rsid w:val="00C30CC3"/>
    <w:rsid w:val="00C50E74"/>
    <w:rsid w:val="00C87B32"/>
    <w:rsid w:val="00CB34DB"/>
    <w:rsid w:val="00CB490C"/>
    <w:rsid w:val="00CC1911"/>
    <w:rsid w:val="00CE6CC5"/>
    <w:rsid w:val="00DA0611"/>
    <w:rsid w:val="00DC2643"/>
    <w:rsid w:val="00DC3447"/>
    <w:rsid w:val="00DE0175"/>
    <w:rsid w:val="00E00C06"/>
    <w:rsid w:val="00E07144"/>
    <w:rsid w:val="00E10907"/>
    <w:rsid w:val="00E14CA3"/>
    <w:rsid w:val="00EB6272"/>
    <w:rsid w:val="00EC4C0F"/>
    <w:rsid w:val="00EE5081"/>
    <w:rsid w:val="00EE5088"/>
    <w:rsid w:val="00EF48C5"/>
    <w:rsid w:val="00F71C78"/>
    <w:rsid w:val="00F94A3F"/>
    <w:rsid w:val="00F96B85"/>
    <w:rsid w:val="01998C9D"/>
    <w:rsid w:val="02137069"/>
    <w:rsid w:val="0281AA7A"/>
    <w:rsid w:val="02A36181"/>
    <w:rsid w:val="02A8C912"/>
    <w:rsid w:val="03A369F9"/>
    <w:rsid w:val="042AD29D"/>
    <w:rsid w:val="04390BB7"/>
    <w:rsid w:val="05508183"/>
    <w:rsid w:val="05623288"/>
    <w:rsid w:val="063913FD"/>
    <w:rsid w:val="08E840DE"/>
    <w:rsid w:val="0A6D1C05"/>
    <w:rsid w:val="0AE7B825"/>
    <w:rsid w:val="0B6DBEF3"/>
    <w:rsid w:val="0B882079"/>
    <w:rsid w:val="0B9532A7"/>
    <w:rsid w:val="0C59BDED"/>
    <w:rsid w:val="0E0AAFE7"/>
    <w:rsid w:val="0E8B8688"/>
    <w:rsid w:val="0F0577E6"/>
    <w:rsid w:val="0F4ED742"/>
    <w:rsid w:val="0F55D264"/>
    <w:rsid w:val="1084B6B0"/>
    <w:rsid w:val="110FC57B"/>
    <w:rsid w:val="1166371A"/>
    <w:rsid w:val="119BB89F"/>
    <w:rsid w:val="11D948BB"/>
    <w:rsid w:val="12050CDF"/>
    <w:rsid w:val="12208711"/>
    <w:rsid w:val="1239461C"/>
    <w:rsid w:val="1330AA21"/>
    <w:rsid w:val="149C2A78"/>
    <w:rsid w:val="149DD7DC"/>
    <w:rsid w:val="1534EC93"/>
    <w:rsid w:val="15CBDB44"/>
    <w:rsid w:val="165120E3"/>
    <w:rsid w:val="17905A5E"/>
    <w:rsid w:val="17D5789E"/>
    <w:rsid w:val="18089DC4"/>
    <w:rsid w:val="180AFA23"/>
    <w:rsid w:val="187E292B"/>
    <w:rsid w:val="19A6CA84"/>
    <w:rsid w:val="19E2E740"/>
    <w:rsid w:val="19E5B803"/>
    <w:rsid w:val="1B3F83ED"/>
    <w:rsid w:val="1BDF2B6C"/>
    <w:rsid w:val="1C6B4708"/>
    <w:rsid w:val="1CA857F1"/>
    <w:rsid w:val="1CDB544E"/>
    <w:rsid w:val="1D780064"/>
    <w:rsid w:val="1D8E124C"/>
    <w:rsid w:val="1DF31CD9"/>
    <w:rsid w:val="1E6FC05C"/>
    <w:rsid w:val="1F038D3B"/>
    <w:rsid w:val="2002C8C5"/>
    <w:rsid w:val="20160C08"/>
    <w:rsid w:val="20AFA126"/>
    <w:rsid w:val="2109CEFB"/>
    <w:rsid w:val="21AB5D46"/>
    <w:rsid w:val="21B9C9EF"/>
    <w:rsid w:val="23559A50"/>
    <w:rsid w:val="240B327B"/>
    <w:rsid w:val="24827F4E"/>
    <w:rsid w:val="24F16AB1"/>
    <w:rsid w:val="24F2CD68"/>
    <w:rsid w:val="250FFDCE"/>
    <w:rsid w:val="25A8D042"/>
    <w:rsid w:val="25E56D7E"/>
    <w:rsid w:val="271EE2AA"/>
    <w:rsid w:val="28BA8560"/>
    <w:rsid w:val="2935D922"/>
    <w:rsid w:val="29C4DBD4"/>
    <w:rsid w:val="2AC9B1EB"/>
    <w:rsid w:val="2B8C0EA9"/>
    <w:rsid w:val="2CD4D122"/>
    <w:rsid w:val="2CEB55E7"/>
    <w:rsid w:val="2D074B54"/>
    <w:rsid w:val="2E0940A3"/>
    <w:rsid w:val="2E424446"/>
    <w:rsid w:val="30198EAE"/>
    <w:rsid w:val="30AB7936"/>
    <w:rsid w:val="31B889E9"/>
    <w:rsid w:val="31CFEDB9"/>
    <w:rsid w:val="32381031"/>
    <w:rsid w:val="32419B8D"/>
    <w:rsid w:val="32474997"/>
    <w:rsid w:val="32C3D0F6"/>
    <w:rsid w:val="336BBE1A"/>
    <w:rsid w:val="34BEA525"/>
    <w:rsid w:val="34EFFE2C"/>
    <w:rsid w:val="351FF586"/>
    <w:rsid w:val="35C33657"/>
    <w:rsid w:val="3644DCDA"/>
    <w:rsid w:val="3709A24E"/>
    <w:rsid w:val="373CF3FA"/>
    <w:rsid w:val="380C1726"/>
    <w:rsid w:val="3846F580"/>
    <w:rsid w:val="38E2465B"/>
    <w:rsid w:val="3932F230"/>
    <w:rsid w:val="3982E3D1"/>
    <w:rsid w:val="3CA8E1BC"/>
    <w:rsid w:val="3DFA6106"/>
    <w:rsid w:val="3E538067"/>
    <w:rsid w:val="422986ED"/>
    <w:rsid w:val="42AB6AD2"/>
    <w:rsid w:val="4309B326"/>
    <w:rsid w:val="4359E728"/>
    <w:rsid w:val="44B8CDFC"/>
    <w:rsid w:val="4645304A"/>
    <w:rsid w:val="467C323D"/>
    <w:rsid w:val="48CCB022"/>
    <w:rsid w:val="49120136"/>
    <w:rsid w:val="4955E23B"/>
    <w:rsid w:val="4A006837"/>
    <w:rsid w:val="4A1632B2"/>
    <w:rsid w:val="4A1A6FC0"/>
    <w:rsid w:val="4BB64021"/>
    <w:rsid w:val="4C905545"/>
    <w:rsid w:val="4E34A587"/>
    <w:rsid w:val="4FD0DC1F"/>
    <w:rsid w:val="50713CCC"/>
    <w:rsid w:val="507CC916"/>
    <w:rsid w:val="51AB52A7"/>
    <w:rsid w:val="51D26C6F"/>
    <w:rsid w:val="52D2B72E"/>
    <w:rsid w:val="536027AD"/>
    <w:rsid w:val="53706501"/>
    <w:rsid w:val="56082430"/>
    <w:rsid w:val="56385CF7"/>
    <w:rsid w:val="56409A1C"/>
    <w:rsid w:val="568B4718"/>
    <w:rsid w:val="5692C693"/>
    <w:rsid w:val="569ACDFC"/>
    <w:rsid w:val="569FF0FF"/>
    <w:rsid w:val="57C4F94D"/>
    <w:rsid w:val="57EA653B"/>
    <w:rsid w:val="58879B29"/>
    <w:rsid w:val="58E78ABF"/>
    <w:rsid w:val="59BBE5C7"/>
    <w:rsid w:val="5AD36978"/>
    <w:rsid w:val="5BE25488"/>
    <w:rsid w:val="5D489F69"/>
    <w:rsid w:val="5E21EC48"/>
    <w:rsid w:val="5F10026E"/>
    <w:rsid w:val="5FEBDB2E"/>
    <w:rsid w:val="61DD1400"/>
    <w:rsid w:val="6285EE36"/>
    <w:rsid w:val="6323BC1A"/>
    <w:rsid w:val="6514B4C2"/>
    <w:rsid w:val="661DAE9B"/>
    <w:rsid w:val="6629828B"/>
    <w:rsid w:val="667C04E2"/>
    <w:rsid w:val="676DD7EE"/>
    <w:rsid w:val="6771C6E1"/>
    <w:rsid w:val="684C5584"/>
    <w:rsid w:val="6861995C"/>
    <w:rsid w:val="68AC12FF"/>
    <w:rsid w:val="6AB617F2"/>
    <w:rsid w:val="6AC3C019"/>
    <w:rsid w:val="6B26B2EA"/>
    <w:rsid w:val="6BE70D0F"/>
    <w:rsid w:val="6E894AA2"/>
    <w:rsid w:val="6F3F7A5B"/>
    <w:rsid w:val="6F94078A"/>
    <w:rsid w:val="7089D1F6"/>
    <w:rsid w:val="70D69607"/>
    <w:rsid w:val="70FAECE3"/>
    <w:rsid w:val="71D9C807"/>
    <w:rsid w:val="722BBA3A"/>
    <w:rsid w:val="72872A34"/>
    <w:rsid w:val="72D59D4B"/>
    <w:rsid w:val="72E618FD"/>
    <w:rsid w:val="74416C8D"/>
    <w:rsid w:val="74D431F1"/>
    <w:rsid w:val="75657FAB"/>
    <w:rsid w:val="765E9AD4"/>
    <w:rsid w:val="76DE717A"/>
    <w:rsid w:val="771D4055"/>
    <w:rsid w:val="77A2D67D"/>
    <w:rsid w:val="77B6D573"/>
    <w:rsid w:val="78D78C01"/>
    <w:rsid w:val="7A2552E4"/>
    <w:rsid w:val="7A2A4F47"/>
    <w:rsid w:val="7BB19A6D"/>
    <w:rsid w:val="7BD67257"/>
    <w:rsid w:val="7BF4D1C4"/>
    <w:rsid w:val="7D6871B7"/>
    <w:rsid w:val="7D9BF0B2"/>
    <w:rsid w:val="7DF62CD0"/>
    <w:rsid w:val="7E7F216A"/>
    <w:rsid w:val="7FC1E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E9823"/>
  <w15:docId w15:val="{153BA5E7-091D-4454-B6E8-8545CAA6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04D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CC1911"/>
    <w:pPr>
      <w:keepNext/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4F104D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F104D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4F104D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F104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4F104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4F104D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F104D"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CC1911"/>
    <w:rPr>
      <w:rFonts w:eastAsia="Times New Roman"/>
      <w:b/>
      <w:caps/>
      <w:kern w:val="28"/>
      <w:sz w:val="22"/>
    </w:rPr>
  </w:style>
  <w:style w:type="paragraph" w:customStyle="1" w:styleId="DefaultText">
    <w:name w:val="Default Text"/>
    <w:basedOn w:val="Normal"/>
    <w:rsid w:val="00E00C06"/>
    <w:rPr>
      <w:sz w:val="24"/>
    </w:rPr>
  </w:style>
  <w:style w:type="paragraph" w:styleId="BalloonText">
    <w:name w:val="Balloon Text"/>
    <w:basedOn w:val="Normal"/>
    <w:link w:val="BalloonTextChar"/>
    <w:rsid w:val="00E00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0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B2AC5-FF09-4265-B565-5C78C664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6</TotalTime>
  <Pages>3</Pages>
  <Words>1081</Words>
  <Characters>5812</Characters>
  <Application>Microsoft Office Word</Application>
  <DocSecurity>0</DocSecurity>
  <Lines>48</Lines>
  <Paragraphs>13</Paragraphs>
  <ScaleCrop>false</ScaleCrop>
  <Company>IDOT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FULL-ACTUATED CONTROLLER AND CABINET</dc:title>
  <dc:subject>E 01/01/02  R 11/01/20</dc:subject>
  <dc:creator>Daryle Drew</dc:creator>
  <cp:keywords>Traffic</cp:keywords>
  <dc:description/>
  <cp:lastModifiedBy>Patel, Ojas N</cp:lastModifiedBy>
  <cp:revision>5</cp:revision>
  <cp:lastPrinted>2015-05-21T19:29:00Z</cp:lastPrinted>
  <dcterms:created xsi:type="dcterms:W3CDTF">2025-08-27T13:04:00Z</dcterms:created>
  <dcterms:modified xsi:type="dcterms:W3CDTF">2026-01-16T21:52:00Z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